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13D8" w:rsidRPr="00E2461B" w:rsidRDefault="008E13D8" w:rsidP="00E24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Декабрь, 2016.</w:t>
      </w:r>
    </w:p>
    <w:p w:rsidR="008E13D8" w:rsidRPr="00E2461B" w:rsidRDefault="008E13D8" w:rsidP="00E24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Пробный экзамен по математике</w:t>
      </w:r>
      <w:r>
        <w:rPr>
          <w:rFonts w:ascii="Times New Roman" w:hAnsi="Times New Roman" w:cs="Times New Roman"/>
          <w:sz w:val="28"/>
          <w:szCs w:val="28"/>
        </w:rPr>
        <w:t>, 9 класс.</w:t>
      </w:r>
    </w:p>
    <w:p w:rsidR="008E13D8" w:rsidRDefault="008E13D8" w:rsidP="00E2461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2461B">
        <w:rPr>
          <w:rFonts w:ascii="Times New Roman" w:hAnsi="Times New Roman" w:cs="Times New Roman"/>
          <w:sz w:val="28"/>
          <w:szCs w:val="28"/>
        </w:rPr>
        <w:t>Вариант 1</w:t>
      </w:r>
    </w:p>
    <w:p w:rsidR="008E13D8" w:rsidRPr="00E2461B" w:rsidRDefault="008E13D8" w:rsidP="00BB2D3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8E13D8" w:rsidRPr="00BB2D31" w:rsidRDefault="008E13D8" w:rsidP="00BB2D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2D31">
        <w:rPr>
          <w:rFonts w:ascii="Times New Roman" w:hAnsi="Times New Roman" w:cs="Times New Roman"/>
          <w:sz w:val="24"/>
          <w:szCs w:val="24"/>
        </w:rPr>
        <w:t xml:space="preserve">Пробный экзамен рассчитан на 90 минут. Содержит 20 заданий части 1. Задание 21 дополнительное, его можно не выполнять.  </w:t>
      </w:r>
    </w:p>
    <w:p w:rsidR="008E13D8" w:rsidRPr="00BB2D31" w:rsidRDefault="008E13D8" w:rsidP="00BB2D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2D31">
        <w:rPr>
          <w:rFonts w:ascii="Times New Roman" w:hAnsi="Times New Roman" w:cs="Times New Roman"/>
          <w:sz w:val="24"/>
          <w:szCs w:val="24"/>
        </w:rPr>
        <w:t>Выполните работу на черновике. Внимательно проверьте.</w:t>
      </w:r>
    </w:p>
    <w:p w:rsidR="008E13D8" w:rsidRPr="00BB2D31" w:rsidRDefault="008E13D8" w:rsidP="00BB2D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2D31">
        <w:rPr>
          <w:rFonts w:ascii="Times New Roman" w:hAnsi="Times New Roman" w:cs="Times New Roman"/>
          <w:sz w:val="24"/>
          <w:szCs w:val="24"/>
        </w:rPr>
        <w:t xml:space="preserve">Ответы на задания впишите в бланк ответов. Каждый знак (букву, цифру, запятую, знак «-»и т.д., пишите в отдельной клетке) </w:t>
      </w:r>
    </w:p>
    <w:p w:rsidR="008E13D8" w:rsidRPr="00BB2D31" w:rsidRDefault="008E13D8" w:rsidP="00BB2D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2D31">
        <w:rPr>
          <w:rFonts w:ascii="Times New Roman" w:hAnsi="Times New Roman" w:cs="Times New Roman"/>
          <w:sz w:val="24"/>
          <w:szCs w:val="24"/>
        </w:rPr>
        <w:t>При вы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пол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не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нии за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да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ний 2, 3, 8, 14 вы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бе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ри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те один из четырёх пред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ла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га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е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мых ва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ри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ан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тов ответа. От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ве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том на за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да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ния 1, 4—7, 9—13, 15—20 яв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ля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ет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ся целое число или ко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неч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ная десятичная дробь. Дроб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ную часть от целой от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де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ляй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те запятой. Еди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ни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цы измерений пи</w:t>
      </w:r>
      <w:r w:rsidRPr="00BB2D31">
        <w:rPr>
          <w:rFonts w:ascii="Times New Roman" w:hAnsi="Times New Roman" w:cs="Times New Roman"/>
          <w:sz w:val="24"/>
          <w:szCs w:val="24"/>
        </w:rPr>
        <w:softHyphen/>
        <w:t>сать не нужно. </w:t>
      </w:r>
    </w:p>
    <w:p w:rsidR="008E13D8" w:rsidRPr="00BB2D31" w:rsidRDefault="008E13D8" w:rsidP="00BB2D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2D31">
        <w:rPr>
          <w:rFonts w:ascii="Times New Roman" w:hAnsi="Times New Roman" w:cs="Times New Roman"/>
          <w:sz w:val="24"/>
          <w:szCs w:val="24"/>
        </w:rPr>
        <w:t>При выполнении задания 21 (на дополнительную оценку) приведите полное решение в бланке ответов.</w:t>
      </w:r>
    </w:p>
    <w:p w:rsidR="008E13D8" w:rsidRPr="00BB2D31" w:rsidRDefault="008E13D8" w:rsidP="00BB2D3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B2D31">
        <w:rPr>
          <w:rFonts w:ascii="Times New Roman" w:hAnsi="Times New Roman" w:cs="Times New Roman"/>
          <w:sz w:val="24"/>
          <w:szCs w:val="24"/>
        </w:rPr>
        <w:t>Черновик сдайте вместе с работой.</w:t>
      </w:r>
    </w:p>
    <w:p w:rsidR="008E13D8" w:rsidRPr="00BB2D31" w:rsidRDefault="008E13D8" w:rsidP="00B03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1.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За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 от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 тех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ний, зна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ко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рых равно −5.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Но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ме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ра за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ши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в по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ряд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ке воз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рас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ния без про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бе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лов, за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пя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тых и дру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гих до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пол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тель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ных сим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лов.</w:t>
      </w:r>
    </w:p>
    <w:tbl>
      <w:tblPr>
        <w:tblW w:w="7800" w:type="dxa"/>
        <w:tblInd w:w="-13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847"/>
        <w:gridCol w:w="2153"/>
        <w:gridCol w:w="1953"/>
        <w:gridCol w:w="1847"/>
      </w:tblGrid>
      <w:tr w:rsidR="008E13D8" w:rsidRPr="005B5CAC"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1)</w:t>
            </w:r>
            <w:r w:rsidRPr="00BB2D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B5C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4" o:spid="_x0000_i1025" type="#_x0000_t75" alt="http://sdamgia.ru/formula/57/5745d4842c88630598d0b21aa48421f9p.png" style="width:69pt;height:10.5pt;visibility:visible">
                  <v:imagedata r:id="rId4" o:title=""/>
                </v:shape>
              </w:pic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2)</w:t>
            </w:r>
            <w:r w:rsidRPr="00BB2D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B5C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Рисунок 53" o:spid="_x0000_i1026" type="#_x0000_t75" alt="http://sdamgia.ru/formula/01/01c2e1a343678c41edbb32f435ec7638p.png" style="width:87.75pt;height:12pt;visibility:visible">
                  <v:imagedata r:id="rId5" o:title=""/>
                </v:shape>
              </w:pic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3)</w:t>
            </w:r>
            <w:r w:rsidRPr="00BB2D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B5C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Рисунок 52" o:spid="_x0000_i1027" type="#_x0000_t75" alt="http://sdamgia.ru/formula/2f/2f166d9b22e2c7093f2b29bc9911669ap.png" style="width:78pt;height:12pt;visibility:visible">
                  <v:imagedata r:id="rId6" o:title=""/>
                </v:shape>
              </w:pict>
            </w:r>
          </w:p>
        </w:tc>
        <w:tc>
          <w:tcPr>
            <w:tcW w:w="183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4)</w:t>
            </w:r>
            <w:r w:rsidRPr="00BB2D3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r w:rsidRPr="005B5CAC"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ru-RU"/>
              </w:rPr>
              <w:pict>
                <v:shape id="Рисунок 51" o:spid="_x0000_i1028" type="#_x0000_t75" alt="http://sdamgia.ru/formula/c0/c06c08a424fbe2fe2e0d831123837eadp.png" style="width:59.25pt;height:10.5pt;visibility:visible">
                  <v:imagedata r:id="rId7" o:title=""/>
                </v:shape>
              </w:pict>
            </w:r>
          </w:p>
        </w:tc>
      </w:tr>
    </w:tbl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Какое из сле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щих чисел за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клю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между чис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50" o:spid="_x0000_i1029" type="#_x0000_t75" alt="http://sdamgia.ru/formula/78/78d4e8b5a78f0f11064b5515aee5ec11p.png" style="width:12pt;height:26.25pt;visibility:visible">
            <v:imagedata r:id="rId8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9" o:spid="_x0000_i1030" type="#_x0000_t75" alt="http://sdamgia.ru/formula/46/46b352b3adb43e219e0e08bfacacd402p.png" style="width:12pt;height:24.75pt;visibility:visible">
            <v:imagedata r:id="rId9" o:title=""/>
          </v:shape>
        </w:pic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Default="008E13D8" w:rsidP="00BB2D31">
      <w:pPr>
        <w:tabs>
          <w:tab w:val="left" w:pos="2220"/>
          <w:tab w:val="left" w:pos="4395"/>
          <w:tab w:val="left" w:pos="696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0,4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0,5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0,6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0,7</w:t>
      </w:r>
    </w:p>
    <w:p w:rsidR="008E13D8" w:rsidRPr="00B039B5" w:rsidRDefault="008E13D8" w:rsidP="00BB2D31">
      <w:pPr>
        <w:tabs>
          <w:tab w:val="left" w:pos="2220"/>
          <w:tab w:val="left" w:pos="4395"/>
          <w:tab w:val="left" w:pos="696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3.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ряд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воз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числа: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8" o:spid="_x0000_i1031" type="#_x0000_t75" alt="http://sdamgia.ru/formula/f1/f10ac6fceee41bb786d24ee337f02babp.png" style="width:21pt;height:16.5pt;visibility:visible">
            <v:imagedata r:id="rId10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7" o:spid="_x0000_i1032" type="#_x0000_t75" alt="http://sdamgia.ru/formula/84/84507545f131b7108866546c72caaa20p.png" style="width:21pt;height:15pt;visibility:visible">
            <v:imagedata r:id="rId11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5,5.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Pr="00B039B5" w:rsidRDefault="008E13D8" w:rsidP="00BB2D31">
      <w:pPr>
        <w:tabs>
          <w:tab w:val="left" w:pos="481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6" o:spid="_x0000_i1033" type="#_x0000_t75" alt="http://sdamgia.ru/formula/dc/dc4f1def6993cf311cb3174f338b192ep.png" style="width:69.75pt;height:15pt;visibility:visible">
            <v:imagedata r:id="rId12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5" o:spid="_x0000_i1034" type="#_x0000_t75" alt="http://sdamgia.ru/formula/37/3746165ed4a739b910254861026b6462p.png" style="width:71.25pt;height:15pt;visibility:visible">
            <v:imagedata r:id="rId13" o:title=""/>
          </v:shape>
        </w:pict>
      </w:r>
    </w:p>
    <w:p w:rsidR="008E13D8" w:rsidRDefault="008E13D8" w:rsidP="00BB2D31">
      <w:pPr>
        <w:tabs>
          <w:tab w:val="left" w:pos="481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4" o:spid="_x0000_i1035" type="#_x0000_t75" alt="http://sdamgia.ru/formula/eb/eb7c189e1b522a3cf436fa717fe4229bp.png" style="width:70.5pt;height:15pt;visibility:visible">
            <v:imagedata r:id="rId14" o:title=""/>
          </v:shape>
        </w:pic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3" o:spid="_x0000_i1036" type="#_x0000_t75" alt="http://sdamgia.ru/formula/24/24ea05f2e8e267ed599c31bff621b9f1p.png" style="width:70.5pt;height:16.5pt;visibility:visible">
            <v:imagedata r:id="rId15" o:title=""/>
          </v:shape>
        </w:pict>
      </w:r>
    </w:p>
    <w:p w:rsidR="008E13D8" w:rsidRPr="00B039B5" w:rsidRDefault="008E13D8" w:rsidP="00BB2D31">
      <w:pPr>
        <w:tabs>
          <w:tab w:val="left" w:pos="481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4.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урав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(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− 9)</w:t>
      </w:r>
      <w:r w:rsidRPr="00B039B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= (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− 3)</w:t>
      </w:r>
      <w:r w:rsidRPr="00B039B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5.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2" o:spid="_x0000_i1037" type="#_x0000_t75" alt="http://sdamgia.ru/formula/d0/d0341f39930da5088068353b0a676e43p.png" style="width:66.75pt;height:30.75pt;visibility:visible">
            <v:imagedata r:id="rId16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его зна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при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1" o:spid="_x0000_i1038" type="#_x0000_t75" alt="http://sdamgia.ru/formula/b3/b300360c9bf5c51bf45e69a0556bf466p.png" style="width:24.75pt;height:9.75pt;visibility:visible">
            <v:imagedata r:id="rId17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0" o:spid="_x0000_i1039" type="#_x0000_t75" alt="http://sdamgia.ru/formula/58/583ae07fd5fe24513c98864ac41a3b7bp.png" style="width:30.75pt;height:9.75pt;visibility:visible">
            <v:imagedata r:id="rId18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В ответ за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ное число.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6.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t>Упро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сти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те вы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ра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же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ние </w:t>
      </w:r>
      <w:r w:rsidRPr="004F6F96">
        <w:rPr>
          <w:rFonts w:ascii="Times New Roman" w:hAnsi="Times New Roman" w:cs="Times New Roman"/>
          <w:sz w:val="24"/>
          <w:szCs w:val="24"/>
        </w:rPr>
        <w:pict>
          <v:shape id="_x0000_i1040" type="#_x0000_t75" alt="" style="width:94.5pt;height:15pt">
            <v:imagedata r:id="rId19" r:href="rId20"/>
          </v:shape>
        </w:pic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t>, най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ди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те его зна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че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ние при </w:t>
      </w:r>
      <w:r w:rsidRPr="004F6F96">
        <w:rPr>
          <w:rFonts w:ascii="Times New Roman" w:hAnsi="Times New Roman" w:cs="Times New Roman"/>
          <w:sz w:val="24"/>
          <w:szCs w:val="24"/>
        </w:rPr>
        <w:pict>
          <v:shape id="_x0000_i1041" type="#_x0000_t75" alt="" style="width:36pt;height:26.25pt">
            <v:imagedata r:id="rId21" r:href="rId22"/>
          </v:shape>
        </w:pic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t>. В ответ за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пи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ши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те по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лу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чен</w:t>
      </w:r>
      <w:r w:rsidRPr="004F6F96">
        <w:rPr>
          <w:rFonts w:ascii="Times New Roman" w:hAnsi="Times New Roman" w:cs="Times New Roman"/>
          <w:color w:val="000000"/>
          <w:sz w:val="24"/>
          <w:szCs w:val="24"/>
        </w:rPr>
        <w:softHyphen/>
        <w:t>ное число.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7.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9" o:spid="_x0000_i1042" type="#_x0000_t75" alt="http://sdamgia.ru/formula/c6/c689d6b59690955a4253f5caff990e19p.png" style="width:74.25pt;height:30.75pt;visibility:visible">
            <v:imagedata r:id="rId23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 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его зна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при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8" o:spid="_x0000_i1043" type="#_x0000_t75" alt="http://sdamgia.ru/formula/3b/3bf1c9c97122af8bdcb4676bf6116fb7p.png" style="width:99.75pt;height:11.25pt;visibility:visible">
            <v:imagedata r:id="rId24" o:title=""/>
          </v:shape>
        </w:pic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8.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не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ство, 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ем ко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яв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любое число.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Pr="00B039B5" w:rsidRDefault="008E13D8" w:rsidP="00BB2D31">
      <w:pPr>
        <w:tabs>
          <w:tab w:val="left" w:pos="3000"/>
          <w:tab w:val="left" w:pos="5895"/>
          <w:tab w:val="left" w:pos="8730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B039B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039B5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− 15 &lt; 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B039B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+ 15 &gt; 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B039B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+ 15 &lt; 0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x</w:t>
      </w:r>
      <w:r w:rsidRPr="00B039B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Arial Unicode MS" w:eastAsia="Arial Unicode MS" w:hAnsi="Arial Unicode MS" w:cs="Arial Unicode MS" w:hint="eastAsia"/>
          <w:color w:val="000000"/>
          <w:sz w:val="24"/>
          <w:szCs w:val="24"/>
          <w:lang w:eastAsia="ru-RU"/>
        </w:rPr>
        <w:t>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− 15 &gt; 0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37" o:spid="_x0000_s1026" type="#_x0000_t75" alt="http://sdamgia.ru/get_file?id=6268" style="position:absolute;left:0;text-align:left;margin-left:393pt;margin-top:12.6pt;width:116.25pt;height:102.75pt;z-index:-251658240;visibility:visible" wrapcoords="-139 0 -139 21442 21600 21442 21600 0 -139 0">
            <v:imagedata r:id="rId25" o:title=""/>
            <w10:wrap type="tight"/>
          </v:shape>
        </w:pict>
      </w: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9.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6" o:spid="_x0000_i1044" type="#_x0000_t75" alt="http://sdamgia.ru/formula/90/902fbdd2b1df0c4f70b4a5d23525e932p.png" style="width:21.75pt;height:9.75pt;visibility:visible">
            <v:imagedata r:id="rId26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угол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5" o:spid="_x0000_i1045" type="#_x0000_t75" alt="http://sdamgia.ru/formula/0d/0d61f8370cad1d412f80b84d143e1257p.png" style="width:7.5pt;height:10.5pt;visibility:visible">
            <v:imagedata r:id="rId27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равен 90°,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4" o:spid="_x0000_i1046" type="#_x0000_t75" alt="http://sdamgia.ru/formula/97/976f16ce6e016c579633be0b26687b11p.png" style="width:47.25pt;height:27pt;visibility:visible">
            <v:imagedata r:id="rId28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3" o:spid="_x0000_i1047" type="#_x0000_t75" alt="http://sdamgia.ru/formula/d0/d030172717ede6b4e3621faeb7ec931ap.png" style="width:38.25pt;height:9.75pt;visibility:visible">
            <v:imagedata r:id="rId29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2" o:spid="_x0000_i1048" type="#_x0000_t75" alt="http://sdamgia.ru/formula/0c/0c6ed112a9eb109891082295b6e83622p.png" style="width:17.25pt;height:9pt;visibility:visible">
            <v:imagedata r:id="rId30" o:title=""/>
          </v:shape>
        </w:pic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31" o:spid="_x0000_s1027" type="#_x0000_t75" alt="http://sdamgia.ru/get_file?id=2233" style="position:absolute;left:0;text-align:left;margin-left:3pt;margin-top:5.55pt;width:101.25pt;height:95.25pt;z-index:-251657216;visibility:visible" wrapcoords="-160 0 -160 21430 21600 21430 21600 0 -160 0">
            <v:imagedata r:id="rId31" o:title=""/>
            <w10:wrap type="tight"/>
          </v:shape>
        </w:pic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10.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те </w:t>
      </w:r>
      <w:r w:rsidRPr="00B039B5">
        <w:rPr>
          <w:rFonts w:ascii="Cambria Math" w:hAnsi="Cambria Math" w:cs="Cambria Math"/>
          <w:color w:val="000000"/>
          <w:sz w:val="24"/>
          <w:szCs w:val="24"/>
          <w:lang w:eastAsia="ru-RU"/>
        </w:rPr>
        <w:t>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DEF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если гра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ные меры дуг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DE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EF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равны 150° и 68° со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от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ствен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но.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30" o:spid="_x0000_s1028" type="#_x0000_t75" alt="http://sdamgia.ru/get_file?id=6367" style="position:absolute;left:0;text-align:left;margin-left:284.25pt;margin-top:7.7pt;width:125.25pt;height:78.75pt;z-index:-251656192;visibility:visible" wrapcoords="-129 0 -129 21394 21600 21394 21600 0 -129 0">
            <v:imagedata r:id="rId32" o:title=""/>
            <w10:wrap type="tight"/>
          </v:shape>
        </w:pic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ABCD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AD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= 5,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BC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= 2, а её пло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равна 28. 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пло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BCNM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MN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– сред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няя линия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ABCD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29" o:spid="_x0000_s1029" type="#_x0000_t75" alt="http://sdamgia.ru/get_file?id=6796" style="position:absolute;left:0;text-align:left;margin-left:13.5pt;margin-top:4.1pt;width:3in;height:86.25pt;z-index:-251655168;visibility:visible" wrapcoords="-75 0 -75 21412 21600 21412 21600 0 -75 0">
            <v:imagedata r:id="rId33" o:title=""/>
            <w10:wrap type="tight"/>
          </v:shape>
        </w:pic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12</w:t>
      </w:r>
      <w:r w:rsidRPr="00BB2D3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пло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ции, изоб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ражённой на 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ке.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13.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Какое из сле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щих утвер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 верно?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Любой пря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 можно впи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сать в окруж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Все углы ромба равны.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Тре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 со сто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1, 2, 4 су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ет.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14.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таб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це при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нор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 по бегу на 30 мет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ров для уча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щих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9-х клас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сов.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525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986"/>
        <w:gridCol w:w="544"/>
        <w:gridCol w:w="544"/>
        <w:gridCol w:w="544"/>
        <w:gridCol w:w="544"/>
        <w:gridCol w:w="544"/>
        <w:gridCol w:w="544"/>
      </w:tblGrid>
      <w:tr w:rsidR="008E13D8" w:rsidRPr="005B5C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Маль</w:t>
            </w: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чи</w:t>
            </w: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</w:t>
            </w: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воч</w:t>
            </w: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</w:t>
            </w:r>
          </w:p>
        </w:tc>
      </w:tr>
      <w:tr w:rsidR="008E13D8" w:rsidRPr="005B5C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</w:t>
            </w: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мет</w:t>
            </w: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«5»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«4»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«3»</w:t>
            </w:r>
          </w:p>
        </w:tc>
      </w:tr>
      <w:tr w:rsidR="008E13D8" w:rsidRPr="005B5CAC">
        <w:trPr>
          <w:jc w:val="center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Время, се</w:t>
            </w: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кун</w:t>
            </w: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4,9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E13D8" w:rsidRPr="00B039B5" w:rsidRDefault="008E13D8" w:rsidP="00B039B5">
            <w:pPr>
              <w:spacing w:before="75"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039B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5,9</w:t>
            </w:r>
          </w:p>
        </w:tc>
      </w:tr>
    </w:tbl>
    <w:p w:rsidR="008E13D8" w:rsidRPr="00B039B5" w:rsidRDefault="008E13D8" w:rsidP="00B03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Какую от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чит 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воч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ка, 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жав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шая эту 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цию за 4,85 се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ды?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В от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ве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ука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жи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те номер пра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виль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го ва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ри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ан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та.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Pr="00B039B5" w:rsidRDefault="008E13D8" w:rsidP="00BB2D31">
      <w:pPr>
        <w:tabs>
          <w:tab w:val="left" w:pos="433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От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«5».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От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«4».</w:t>
      </w:r>
    </w:p>
    <w:p w:rsidR="008E13D8" w:rsidRDefault="008E13D8" w:rsidP="00BB2D31">
      <w:pPr>
        <w:tabs>
          <w:tab w:val="left" w:pos="433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От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«3».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Нор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тив не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нен.</w:t>
      </w:r>
    </w:p>
    <w:p w:rsidR="008E13D8" w:rsidRPr="00B039B5" w:rsidRDefault="008E13D8" w:rsidP="00BB2D31">
      <w:pPr>
        <w:tabs>
          <w:tab w:val="left" w:pos="4335"/>
        </w:tabs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15.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таб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це при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сто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мость работ по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крас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ке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ков.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591"/>
        <w:gridCol w:w="1190"/>
        <w:gridCol w:w="1853"/>
        <w:gridCol w:w="1853"/>
        <w:gridCol w:w="1678"/>
      </w:tblGrid>
      <w:tr w:rsidR="008E13D8" w:rsidRPr="005B5CAC">
        <w:tc>
          <w:tcPr>
            <w:tcW w:w="0" w:type="auto"/>
            <w:vMerge w:val="restart"/>
          </w:tcPr>
          <w:p w:rsidR="008E13D8" w:rsidRPr="005B5CAC" w:rsidRDefault="008E13D8" w:rsidP="005B5C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Цвет по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тол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ка</w:t>
            </w:r>
          </w:p>
        </w:tc>
        <w:tc>
          <w:tcPr>
            <w:tcW w:w="0" w:type="auto"/>
            <w:gridSpan w:val="4"/>
          </w:tcPr>
          <w:p w:rsidR="008E13D8" w:rsidRPr="005B5CAC" w:rsidRDefault="008E13D8" w:rsidP="005B5C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Цена в руб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лях за 1 м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 (в за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ви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си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мо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 от пло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ща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ди по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ме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ще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ния)</w:t>
            </w:r>
          </w:p>
        </w:tc>
      </w:tr>
      <w:tr w:rsidR="008E13D8" w:rsidRPr="005B5CAC">
        <w:tc>
          <w:tcPr>
            <w:tcW w:w="0" w:type="auto"/>
            <w:vMerge/>
          </w:tcPr>
          <w:p w:rsidR="008E13D8" w:rsidRPr="005B5CAC" w:rsidRDefault="008E13D8" w:rsidP="005B5CAC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 10 м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11 до 30 м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от 31 до 60 м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свыше 60 м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8E13D8" w:rsidRPr="005B5CAC"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белый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60</w:t>
            </w:r>
          </w:p>
        </w:tc>
      </w:tr>
      <w:tr w:rsidR="008E13D8" w:rsidRPr="005B5CAC"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цвет</w:t>
            </w: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ной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</w:tcPr>
          <w:p w:rsidR="008E13D8" w:rsidRPr="005B5CAC" w:rsidRDefault="008E13D8" w:rsidP="005B5CAC">
            <w:pPr>
              <w:spacing w:before="75"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B5CA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85</w:t>
            </w:r>
          </w:p>
        </w:tc>
      </w:tr>
    </w:tbl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ясь дан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ми, пред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в таб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це, опре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те, 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 будет сто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мость работ, если пло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40 м</w:t>
      </w:r>
      <w:r w:rsidRPr="00B039B5">
        <w:rPr>
          <w:rFonts w:ascii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лок цвет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и дей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ству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се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зон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ная скид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в 10%. Ответ ука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 руб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лях.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16.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Для при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фарша взяли го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 и сви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 в от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нии 7:13. Какой 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цент в фарше со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став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сви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на?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28" o:spid="_x0000_s1030" type="#_x0000_t75" alt="http://sdamgia.ru/get_file?id=49" style="position:absolute;left:0;text-align:left;margin-left:382.5pt;margin-top:-7.75pt;width:145.5pt;height:102pt;z-index:-251654144;visibility:visible" wrapcoords="-111 0 -111 21441 21600 21441 21600 0 -111 0">
            <v:imagedata r:id="rId34" o:title=""/>
            <w10:wrap type="tight"/>
          </v:shape>
        </w:pict>
      </w: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17.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От стол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ба к дому 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нут 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вод дли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10 м, ко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рый за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креплён на стене дома на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3 м от земли (см. 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нок).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ту стол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ба, если рас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от дома до стол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ба равно 8 м.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18.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 диа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рас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зе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мель Ураль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го, При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волж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го, Юж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и Даль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сточ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Фе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ных окру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гов по 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ям. Опре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по диа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ме, в каком окру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ге доля зе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мель лес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фонда пре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 70%.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7" o:spid="_x0000_i1049" type="#_x0000_t75" alt="http://sdamgia.ru/get_file?id=6567" style="width:446.25pt;height:252pt;visibility:visible">
            <v:imagedata r:id="rId35" o:title=""/>
          </v:shape>
        </w:pic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*про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чее — это земли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ний; земли 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мыш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 и иного спе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аль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ния; и земли особо охра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мых тер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рий и объ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ек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тов.</w:t>
      </w:r>
    </w:p>
    <w:p w:rsidR="008E13D8" w:rsidRPr="00B039B5" w:rsidRDefault="008E13D8" w:rsidP="00B039B5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1) Ураль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ский ФО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2) При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волж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ский ФО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3) Южный ФО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4) Даль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сточ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ФО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19.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ский ко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тет за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пил 25 паз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лов для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ков детям на окон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 года, из них 15 с ма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и 10 с ви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ми го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дов. 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дар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ки рас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слу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ным об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зом. 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 того, что Толе до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пазл с ма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20.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6" o:spid="_x0000_i1050" type="#_x0000_t75" alt="http://sdamgia.ru/formula/6a/6a3312241f749557fce5fcad1479f1b1p.png" style="width:39pt;height:15pt;visibility:visible">
            <v:imagedata r:id="rId36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можно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чис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лить по фор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5" o:spid="_x0000_i1051" type="#_x0000_t75" alt="http://sdamgia.ru/formula/b1/b166724284dc779774ab6b5ab4e32cd9p.png" style="width:60pt;height:26.25pt;visibility:visible">
            <v:imagedata r:id="rId37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где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4" o:spid="_x0000_i1052" type="#_x0000_t75" alt="http://sdamgia.ru/formula/39/390824aa51346930fb8cc8bb246a0f99p.png" style="width:20.25pt;height:11.25pt;visibility:visible">
            <v:imagedata r:id="rId38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 ос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ции,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3" o:spid="_x0000_i1053" type="#_x0000_t75" alt="http://sdamgia.ru/formula/25/2510c39011c5be704182423e3a695e91p.png" style="width:5.25pt;height:9.75pt;visibility:visible">
            <v:imagedata r:id="rId39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—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та (в мет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рах). Поль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зу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ясь этой фор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лой, 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вы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ту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2" o:spid="_x0000_i1054" type="#_x0000_t75" alt="http://sdamgia.ru/formula/25/2510c39011c5be704182423e3a695e91p.png" style="width:5.25pt;height:9.75pt;visibility:visible">
            <v:imagedata r:id="rId39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если ос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 равны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1" o:spid="_x0000_i1055" type="#_x0000_t75" alt="http://sdamgia.ru/formula/9c/9ce1c184cd63723fd6e001e9abcce736p.png" style="width:17.25pt;height:10.5pt;visibility:visible">
            <v:imagedata r:id="rId40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 и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0" o:spid="_x0000_i1056" type="#_x0000_t75" alt="http://sdamgia.ru/formula/86/866662f6861f9b9349e25b5d731f8b1cp.png" style="width:17.25pt;height:9.75pt;visibility:visible">
            <v:imagedata r:id="rId41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а её пло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щадь 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9" o:spid="_x0000_i1057" type="#_x0000_t75" alt="http://sdamgia.ru/formula/c6/c67f6ad46f717a00247a1a3ad77a909bp.png" style="width:27.75pt;height:15pt;visibility:visible">
            <v:imagedata r:id="rId42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21.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си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му урав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</w:t>
      </w:r>
    </w:p>
    <w:p w:rsidR="008E13D8" w:rsidRPr="00B039B5" w:rsidRDefault="008E13D8" w:rsidP="00B03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8" o:spid="_x0000_i1058" type="#_x0000_t75" alt="http://sdamgia.ru/formula/ab/ab9fc69c46472ef00f465f21c8f44fb9p.png" style="width:80.25pt;height:34.5pt;visibility:visible">
            <v:imagedata r:id="rId43" o:title=""/>
          </v:shape>
        </w:pict>
      </w:r>
    </w:p>
    <w:p w:rsidR="008E13D8" w:rsidRPr="00B039B5" w:rsidRDefault="008E13D8" w:rsidP="00B039B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8E13D8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22.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целое число, если из двух сле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щих утвер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жде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ний верно толь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 одно: 1)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7" o:spid="_x0000_i1059" type="#_x0000_t75" alt="http://sdamgia.ru/formula/18/1815ec18a25200e86ec57bae20aa1a4fp.png" style="width:41.25pt;height:9.75pt;visibility:visible">
            <v:imagedata r:id="rId44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; 2)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6" o:spid="_x0000_i1060" type="#_x0000_t75" alt="http://sdamgia.ru/formula/e4/e42e7617838ffae2f3ab920fa6780cd9p.png" style="width:41.25pt;height:9.75pt;visibility:visible">
            <v:imagedata r:id="rId45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23.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При каких зна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че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ях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5" o:spid="_x0000_i1061" type="#_x0000_t75" alt="http://sdamgia.ru/formula/6f/6f8f57715090da2632453988d9a1501bp.png" style="width:8.25pt;height:6.75pt;visibility:visible">
            <v:imagedata r:id="rId46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вер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ши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па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бол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4" o:spid="_x0000_i1062" type="#_x0000_t75" alt="http://sdamgia.ru/formula/29/29996e6b3bd3a6c1be23535709e45c9bp.png" style="width:93pt;height:15pt;visibility:visible">
            <v:imagedata r:id="rId47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3" o:spid="_x0000_i1063" type="#_x0000_t75" alt="http://sdamgia.ru/formula/67/673237b36192b9bada3b36e3153d08c5p.png" style="width:81pt;height:15pt;visibility:visible">
            <v:imagedata r:id="rId48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 по одну сто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ну от оси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2" o:spid="_x0000_i1064" type="#_x0000_t75" alt="http://sdamgia.ru/formula/9d/9dd4e461268c8034f5c8564e155c67a6p.png" style="width:6pt;height:6pt;visibility:visible">
            <v:imagedata r:id="rId49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24.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Каж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дое ос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1" o:spid="_x0000_i1065" type="#_x0000_t75" alt="http://sdamgia.ru/formula/e1/e182ebbc166d73366e7986813a7fc5f1p.png" style="width:16.5pt;height:9.75pt;visibility:visible">
            <v:imagedata r:id="rId50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0" o:spid="_x0000_i1066" type="#_x0000_t75" alt="http://sdamgia.ru/formula/f8/f85b7b377112c272bc87f3e73f10508dp.png" style="width:15pt;height:9.75pt;visibility:visible">
            <v:imagedata r:id="rId51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9" o:spid="_x0000_i1067" type="#_x0000_t75" alt="http://sdamgia.ru/formula/cb/cb08ca4a7bb5f9683c19133a84872ca7p.png" style="width:31.5pt;height:10.5pt;visibility:visible">
            <v:imagedata r:id="rId52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 в обе сто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ны. Бис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сек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сы внеш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них углов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8" o:spid="_x0000_i1068" type="#_x0000_t75" alt="http://sdamgia.ru/formula/ea/ea35ae0312e060767f0b03626c3de356p.png" style="width:7.5pt;height:9.75pt;visibility:visible">
            <v:imagedata r:id="rId53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7" o:spid="_x0000_i1069" type="#_x0000_t75" alt="http://sdamgia.ru/formula/42/42a2bb04d3b2d328eaf02706cd47b75bp.png" style="width:6.75pt;height:8.25pt;visibility:visible">
            <v:imagedata r:id="rId54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этой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 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в точке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6" o:spid="_x0000_i1070" type="#_x0000_t75" alt="http://sdamgia.ru/formula/26/26ac99baf405f378717596eecc8ac783p.png" style="width:6.75pt;height:8.25pt;visibility:visible">
            <v:imagedata r:id="rId55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бис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сек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сы внеш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них углов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5" o:spid="_x0000_i1071" type="#_x0000_t75" alt="http://sdamgia.ru/formula/0d/0d61f8370cad1d412f80b84d143e1257p.png" style="width:7.5pt;height:10.5pt;visibility:visible">
            <v:imagedata r:id="rId27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4" o:spid="_x0000_i1072" type="#_x0000_t75" alt="http://sdamgia.ru/formula/f6/f623e75af30e62bbd73d6df5b50bb7b5p.png" style="width:8.25pt;height:9pt;visibility:visible">
            <v:imagedata r:id="rId56" o:title=""/>
          </v:shape>
        </w:pic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ют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в точке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3" o:spid="_x0000_i1073" type="#_x0000_t75" alt="http://sdamgia.ru/formula/e1/e1e1d3d40573127e9ee0480caf1283d6p.png" style="width:6.75pt;height:8.25pt;visibility:visible">
            <v:imagedata r:id="rId57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метр тра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пе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ции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2" o:spid="_x0000_i1074" type="#_x0000_t75" alt="http://sdamgia.ru/formula/cb/cb08ca4a7bb5f9683c19133a84872ca7p.png" style="width:31.5pt;height:10.5pt;visibility:visible">
            <v:imagedata r:id="rId52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, если длина от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рез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5B5CAC"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pict>
          <v:shape id="Рисунок 1" o:spid="_x0000_i1075" type="#_x0000_t75" alt="http://sdamgia.ru/formula/0f/0fe75a5189c2ea3f123621d098ddd03ep.png" style="width:14.25pt;height:9pt;visibility:visible">
            <v:imagedata r:id="rId58" o:title=""/>
          </v:shape>
        </w:pic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равна 24.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25.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па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ABCD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точка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— се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на сто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Из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вест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но, что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EC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=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ED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 До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те, что дан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ный па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рал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ло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грамм — пря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мо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ник.</w:t>
      </w:r>
    </w:p>
    <w:p w:rsidR="008E13D8" w:rsidRPr="00B039B5" w:rsidRDefault="008E13D8" w:rsidP="00B039B5">
      <w:pPr>
        <w:spacing w:after="0" w:line="240" w:lineRule="auto"/>
        <w:ind w:firstLine="375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B039B5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26</w:t>
      </w:r>
      <w:r w:rsidRPr="00BB2D31"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ние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AC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бед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го тре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равно 16. Окруж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ность 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 12 с цен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тром вне этого тре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про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дол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же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 бо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вых сто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рон тре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ка и ка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ет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ся ос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ва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ния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AC</w:t>
      </w:r>
      <w:r w:rsidRPr="00BB2D31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в его се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не. Най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те ра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ди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ус окруж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сти, впи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сан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ной в тре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уголь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softHyphen/>
        <w:t>ник</w:t>
      </w:r>
      <w:r w:rsidRPr="00B039B5">
        <w:rPr>
          <w:rFonts w:ascii="Times New Roman" w:hAnsi="Times New Roman" w:cs="Times New Roman"/>
          <w:i/>
          <w:iCs/>
          <w:color w:val="000000"/>
          <w:sz w:val="24"/>
          <w:szCs w:val="24"/>
          <w:lang w:eastAsia="ru-RU"/>
        </w:rPr>
        <w:t>ABC</w:t>
      </w:r>
      <w:r w:rsidRPr="00B039B5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13D8" w:rsidRPr="00BB2D31" w:rsidRDefault="008E13D8" w:rsidP="00B039B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8E13D8" w:rsidRPr="00BB2D31" w:rsidSect="00B039B5">
      <w:pgSz w:w="11906" w:h="16838"/>
      <w:pgMar w:top="680" w:right="720" w:bottom="68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09CC"/>
    <w:rsid w:val="000772B7"/>
    <w:rsid w:val="00397371"/>
    <w:rsid w:val="004F6F96"/>
    <w:rsid w:val="005109CC"/>
    <w:rsid w:val="005B5CAC"/>
    <w:rsid w:val="008E13D8"/>
    <w:rsid w:val="00B039B5"/>
    <w:rsid w:val="00BB2D31"/>
    <w:rsid w:val="00E2461B"/>
    <w:rsid w:val="00FD69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72B7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uiPriority w:val="99"/>
    <w:rsid w:val="00B039B5"/>
  </w:style>
  <w:style w:type="paragraph" w:styleId="NormalWeb">
    <w:name w:val="Normal (Web)"/>
    <w:basedOn w:val="Normal"/>
    <w:uiPriority w:val="99"/>
    <w:semiHidden/>
    <w:rsid w:val="00B03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">
    <w:name w:val="left_margin"/>
    <w:basedOn w:val="Normal"/>
    <w:uiPriority w:val="99"/>
    <w:rsid w:val="00B039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03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39B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BB2D31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387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876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6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68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0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6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68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7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6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4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6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6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6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4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2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0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0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8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1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0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2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1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2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0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1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3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3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3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8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71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463877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638771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3876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7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http://sdamgia.ru/formula/44/444d686a03bcaa52a1a52854c32dec59p.png" TargetMode="External"/><Relationship Id="rId29" Type="http://schemas.openxmlformats.org/officeDocument/2006/relationships/image" Target="media/image24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http://sdamgia.ru/formula/f3/f39c858caac26b5ece8515111c6fcf68p.png" TargetMode="External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8" Type="http://schemas.openxmlformats.org/officeDocument/2006/relationships/image" Target="media/image5.png"/><Relationship Id="rId51" Type="http://schemas.openxmlformats.org/officeDocument/2006/relationships/image" Target="media/image46.png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24</TotalTime>
  <Pages>4</Pages>
  <Words>873</Words>
  <Characters>4977</Characters>
  <Application>Microsoft Office Outlook</Application>
  <DocSecurity>0</DocSecurity>
  <Lines>0</Lines>
  <Paragraphs>0</Paragraphs>
  <ScaleCrop>false</ScaleCrop>
  <Company>*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GNGud</dc:creator>
  <cp:keywords/>
  <dc:description/>
  <cp:lastModifiedBy>завуч</cp:lastModifiedBy>
  <cp:revision>4</cp:revision>
  <dcterms:created xsi:type="dcterms:W3CDTF">2015-12-16T00:18:00Z</dcterms:created>
  <dcterms:modified xsi:type="dcterms:W3CDTF">2015-12-16T07:28:00Z</dcterms:modified>
</cp:coreProperties>
</file>